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E8" w:rsidRDefault="00DC01E8">
      <w:r>
        <w:t xml:space="preserve">               </w:t>
      </w:r>
      <w:r w:rsidRPr="004B3D5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style="width:123.75pt;height:93.75pt;visibility:visible">
            <v:imagedata r:id="rId4" o:title=""/>
          </v:shape>
        </w:pict>
      </w:r>
    </w:p>
    <w:p w:rsidR="00DC01E8" w:rsidRDefault="00DC01E8" w:rsidP="0002613B">
      <w:pPr>
        <w:spacing w:after="120"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Etli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Atilla, al eti.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Atilla at etli.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Telli telli telli.     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Atilla et iletti.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 ile et iletti.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Tel ile et iletti.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Ala et, lila atlet.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Atilla al, et tat.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3.95pt;margin-top:13.95pt;width:24pt;height:18.75pt;z-index:251654144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18.95pt;margin-top:17.7pt;width:24pt;height:18.75pt;z-index:251652096" o:connectortype="straight">
            <v:stroke endarrow="block"/>
          </v:shape>
        </w:pict>
      </w:r>
      <w:r>
        <w:rPr>
          <w:rFonts w:ascii="Hand writing Mutlu" w:hAnsi="Hand writing Mutlu"/>
          <w:sz w:val="48"/>
          <w:szCs w:val="48"/>
        </w:rPr>
        <w:t>i           il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 id="_x0000_s1028" type="#_x0000_t32" style="position:absolute;margin-left:153.95pt;margin-top:23pt;width:19.5pt;height:26.25pt;flip:y;z-index:251655168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23.45pt;margin-top:17pt;width:19.5pt;height:26.25pt;flip:y;z-index:251653120" o:connectortype="straight">
            <v:stroke endarrow="block"/>
          </v:shape>
        </w:pict>
      </w:r>
      <w:r>
        <w:rPr>
          <w:rFonts w:ascii="Hand writing Mutlu" w:hAnsi="Hand writing Mutlu"/>
          <w:sz w:val="48"/>
          <w:szCs w:val="48"/>
        </w:rPr>
        <w:t xml:space="preserve">     il          ili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            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 id="_x0000_s1030" type="#_x0000_t32" style="position:absolute;margin-left:35.45pt;margin-top:14.05pt;width:33pt;height:2.25pt;flip:y;z-index:251656192" o:connectortype="straight">
            <v:stroke endarrow="block"/>
          </v:shape>
        </w:pict>
      </w:r>
      <w:r>
        <w:rPr>
          <w:rFonts w:ascii="Hand writing Mutlu" w:hAnsi="Hand writing Mutlu"/>
          <w:sz w:val="48"/>
          <w:szCs w:val="48"/>
        </w:rPr>
        <w:t>ili    i -li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 id="_x0000_s1031" style="position:absolute;margin-left:-15.7pt;margin-top:19.3pt;width:261.15pt;height:63pt;z-index:251663360" coordsize="5223,1260" path="m168,435hdc173,340,166,244,183,150,189,116,331,56,363,45v85,5,171,4,255,15c690,69,733,113,798,135v100,100,-8,6,90,60c920,213,978,255,978,255v5,15,5,33,15,45c1004,314,1028,315,1038,330v89,143,-27,52,75,120c1173,445,1235,453,1293,435v15,-5,7,-31,15,-45c1350,314,1417,228,1488,180v48,-71,13,-39,120,-75c1623,100,1653,90,1653,90v130,5,260,3,390,15c2141,114,2224,180,2313,210v100,100,-8,6,90,60c2435,288,2493,330,2493,330v10,15,15,35,30,45c2550,392,2613,405,2613,405v25,-5,52,-4,75,-15c2746,361,2748,300,2778,255v12,-18,31,-29,45,-45c2835,196,2839,176,2853,165v12,-10,30,-10,45,-15c2913,135,2924,115,2943,105v90,-50,232,-63,330,-75c3343,35,3414,35,3483,45v31,5,60,20,90,30c3588,80,3618,90,3618,90v15,15,27,33,45,45c3676,144,3697,139,3708,150v175,175,-22,35,105,120c3818,285,3817,304,3828,315v25,25,90,60,90,60c3948,370,3983,377,4008,360v30,-21,35,-65,60,-90c4126,212,4095,237,4158,195v10,-15,22,-29,30,-45c4195,136,4193,117,4203,105v11,-14,31,-18,45,-30c4264,61,4274,40,4293,30,4321,15,4383,,4383,v152,11,300,24,450,45c4878,60,4929,64,4968,90v30,20,90,60,90,60c5088,195,5131,234,5148,285v29,86,57,167,75,255c5218,605,5214,670,5208,735v-4,40,-4,81,-15,120c5188,872,5171,884,5163,900v-7,14,-6,32,-15,45c5086,1037,4940,1027,4848,1035v-144,48,-263,24,-420,15c4403,1042,4277,1010,4248,990v-30,-20,-90,-60,-90,-60c4122,823,4091,743,3978,705v-40,5,-83,,-120,15c3841,727,3835,749,3828,765v-29,64,-28,89,-45,150c3761,991,3713,1037,3648,1080v-91,136,-187,132,-330,180c3263,1255,3208,1253,3153,1245v-79,-11,-32,-41,-135,-75c2939,1144,2986,1164,2883,1095v-28,-19,-62,-26,-90,-45c2753,989,2689,941,2628,900v-25,-74,-10,-91,-75,-120c2524,767,2463,750,2463,750v-15,5,-36,2,-45,15c2373,828,2411,854,2358,900v-63,56,-73,54,-135,75c2168,1058,2225,992,2148,1035v-32,18,-90,60,-90,60c1866,1084,1807,1086,1653,1035v-23,-8,-117,-59,-135,-75c1486,932,1428,870,1428,870v-29,-87,-80,-73,-150,-120c1266,752,1166,770,1158,780v-31,39,-10,106,-60,150c980,1033,844,1085,693,1110v-65,-5,-131,-3,-195,-15c480,1092,469,1072,453,1065v-56,-25,-122,-41,-180,-60c235,992,116,915,93,900,78,890,48,870,48,870,43,855,40,839,33,825,25,809,6,798,3,780,,760,12,740,18,720v4,-15,5,-33,15,-45c74,623,193,613,258,570v39,-59,53,-66,30,-135c339,401,320,418,348,390e" filled="f">
            <v:path arrowok="t"/>
          </v:shape>
        </w:pic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eli   teli  Ali   lila 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 id="_x0000_s1032" type="#_x0000_t32" style="position:absolute;margin-left:178.65pt;margin-top:20.4pt;width:27.75pt;height:24pt;z-index:251659264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23.4pt;margin-top:15.9pt;width:27.75pt;height:24pt;z-index:251657216" o:connectortype="straight">
            <v:stroke endarrow="block"/>
          </v:shape>
        </w:pict>
      </w:r>
      <w:r>
        <w:rPr>
          <w:rFonts w:ascii="Hand writing Mutlu" w:hAnsi="Hand writing Mutlu"/>
          <w:sz w:val="48"/>
          <w:szCs w:val="48"/>
        </w:rPr>
        <w:t xml:space="preserve"> i             it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 id="_x0000_s1034" type="#_x0000_t32" style="position:absolute;margin-left:185.4pt;margin-top:24.2pt;width:21pt;height:30pt;flip:y;z-index:251660288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33.9pt;margin-top:18.95pt;width:21pt;height:30pt;flip:y;z-index:251658240" o:connectortype="straight">
            <v:stroke endarrow="block"/>
          </v:shape>
        </w:pict>
      </w:r>
      <w:r>
        <w:rPr>
          <w:rFonts w:ascii="Hand writing Mutlu" w:hAnsi="Hand writing Mutlu"/>
          <w:sz w:val="48"/>
          <w:szCs w:val="48"/>
        </w:rPr>
        <w:t xml:space="preserve">      it            iti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t              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 id="_x0000_s1036" type="#_x0000_t32" style="position:absolute;margin-left:38.4pt;margin-top:12.25pt;width:30.75pt;height:.75pt;z-index:251661312" o:connectortype="straight">
            <v:stroke endarrow="block"/>
          </v:shape>
        </w:pict>
      </w:r>
      <w:r>
        <w:rPr>
          <w:rFonts w:ascii="Hand writing Mutlu" w:hAnsi="Hand writing Mutlu"/>
          <w:sz w:val="48"/>
          <w:szCs w:val="48"/>
        </w:rPr>
        <w:t>iti     i - ti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 id="_x0000_s1037" style="position:absolute;margin-left:-3pt;margin-top:15.3pt;width:254.8pt;height:109.5pt;z-index:251662336" coordsize="5096,2190" path="m273,825hdc335,866,384,907,453,930v100,100,-8,6,90,60c643,1046,715,1112,828,1140v71,48,28,24,135,60c1032,1223,1071,1287,1143,1305v25,6,50,8,75,15c1249,1328,1308,1350,1308,1350v54,54,74,49,135,90c1435,1480,1413,1519,1413,1560v,222,18,418,60,630c1572,2157,1581,2071,1623,1995v41,-73,84,-119,135,-180c1810,1752,1773,1745,1848,1695v35,23,97,58,135,75c2012,1783,2047,1782,2073,1800v30,20,65,35,90,60c2178,1875,2190,1893,2208,1905v13,9,31,7,45,15c2389,1996,2301,1952,2388,2025v52,43,122,58,180,90c2600,2133,2658,2175,2658,2175v10,-15,30,-27,30,-45c2688,2112,2665,2101,2658,2085v-13,-29,-20,-60,-30,-90c2623,1980,2613,1950,2613,1950v5,-105,-4,-212,15,-315c2631,1619,2658,1624,2673,1620v20,-6,40,-11,60,-15c2835,1585,2932,1555,3033,1530v84,-56,182,-86,270,-135c3458,1309,3599,1211,3768,1155v17,-6,28,-23,45,-30c3879,1097,3955,1103,4023,1080v125,-42,210,-61,345,-75c4478,1010,4588,1020,4698,1020v357,,398,41,270,-45c4913,811,5001,1059,4923,885v-31,-70,-51,-152,-75,-225c4842,643,4825,631,4818,615v-13,-29,-20,-60,-30,-90c4782,508,4765,496,4758,480v-30,-69,-35,-120,-75,-180c4660,209,4675,260,4638,150v-5,-15,-15,-45,-15,-45c4520,126,4422,162,4323,195v-39,13,-101,22,-135,45c4173,250,4159,263,4143,270v-29,13,-64,12,-90,30c3995,339,4025,324,3963,345v-70,70,-27,33,-135,105c3813,460,3783,480,3783,480v-10,15,-16,34,-30,45c3686,579,3578,483,3528,450v-13,-9,-31,-7,-45,-15c3451,417,3423,395,3393,375v-13,-9,-31,-7,-45,-15c3348,360,3236,285,3213,270v,,-112,-37,-135,-45c3039,212,2982,167,2943,150v,,-112,-37,-135,-45c2684,64,2562,21,2433,,1939,10,1873,3,1533,45v-49,16,-86,44,-135,60c1388,120,1383,140,1368,150v-44,27,-128,43,-180,60c1156,221,1130,244,1098,255,948,250,798,248,648,240,549,235,446,196,348,180v-85,5,-171,2,-255,15c10,207,44,332,78,375v11,14,30,20,45,30c202,524,354,509,468,585v-15,5,-29,17,-45,15c392,597,333,570,333,570,196,581,147,587,33,615,,713,69,760,123,840v20,30,30,70,60,90c198,940,212,953,228,960v71,32,125,30,75,30e" filled="f">
            <v:path arrowok="t"/>
          </v:shape>
        </w:pic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eti   tatil itti  etti 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iletti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Etti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Talat at itti.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Talat 2 at itti.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İt Talat at it.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Ali ata lale itti.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Ali eli ile at itti.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Atilla ile Ali itti.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Ali, Talat'a el etti.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24"/>
          <w:szCs w:val="24"/>
        </w:rPr>
      </w:pPr>
      <w:r w:rsidRPr="00584E45">
        <w:rPr>
          <w:rFonts w:ascii="Hand writing Mutlu" w:hAnsi="Hand writing Mutlu"/>
          <w:sz w:val="24"/>
          <w:szCs w:val="24"/>
        </w:rPr>
        <w:t>Sayın veli</w:t>
      </w:r>
      <w:r>
        <w:rPr>
          <w:rFonts w:ascii="Hand writing Mutlu" w:hAnsi="Hand writing Mutlu"/>
          <w:sz w:val="24"/>
          <w:szCs w:val="24"/>
        </w:rPr>
        <w:t xml:space="preserve"> metinler yazılsın ve öğreninceye kadar okunsun. Şahin Mert Tekeli İlkokulu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24"/>
          <w:szCs w:val="24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24"/>
          <w:szCs w:val="24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cümleleri bakmadan yazdıralım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ite et at.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Tele atlet at.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Talat'a alet al.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Atilla aleti ilet.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Lale et tat.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Teli Talat'a ilet.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Ali laleli atlet al.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Atilla atletli.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 atletli.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Atleti tele at.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noProof/>
        </w:rPr>
      </w:pPr>
      <w:r>
        <w:rPr>
          <w:rFonts w:ascii="Hand writing Mutlu" w:hAnsi="Hand writing Mutlu"/>
          <w:sz w:val="48"/>
          <w:szCs w:val="48"/>
        </w:rPr>
        <w:t xml:space="preserve">     </w:t>
      </w:r>
      <w:r w:rsidRPr="004475CA">
        <w:rPr>
          <w:noProof/>
        </w:rPr>
        <w:t xml:space="preserve"> </w:t>
      </w:r>
      <w:r w:rsidRPr="004B3D56">
        <w:rPr>
          <w:noProof/>
        </w:rPr>
        <w:pict>
          <v:shape id="Resim 159" o:spid="_x0000_i1026" type="#_x0000_t75" style="width:126pt;height:90.75pt;visibility:visible">
            <v:imagedata r:id="rId5" o:title=""/>
          </v:shape>
        </w:pic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Et elle, atlet elle.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Lale lila atlet al.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Ala ata lale at.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Atilla ata atla.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Ali teli atla.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Pr="00EB33B8">
        <w:rPr>
          <w:rFonts w:ascii="Hand writing Mutlu" w:hAnsi="Hand writing Mutlu"/>
          <w:sz w:val="24"/>
          <w:szCs w:val="24"/>
        </w:rPr>
        <w:t xml:space="preserve">Bu bölümü </w:t>
      </w:r>
      <w:r>
        <w:rPr>
          <w:rFonts w:ascii="Hand writing Mutlu" w:hAnsi="Hand writing Mutlu"/>
          <w:sz w:val="24"/>
          <w:szCs w:val="24"/>
        </w:rPr>
        <w:t>okuyalım.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ALET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Ali aleti al.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Aleti alta at.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Elli alet, telli alet.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Aleti Talat'a ilet.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Aletle tel al.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İt Ali it.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Aleti it.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Lale aleti itti.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 aleti itti.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İT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İt Ela it.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aleti it.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Ali aleti itti.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5alet,6atlet,7lale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Eti el ile al.</w:t>
      </w:r>
    </w:p>
    <w:p w:rsidR="00DC01E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Eti tat lale.</w:t>
      </w:r>
    </w:p>
    <w:p w:rsidR="00DC01E8" w:rsidRPr="00EB33B8" w:rsidRDefault="00DC01E8" w:rsidP="0002613B">
      <w:pPr>
        <w:spacing w:after="12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Atilla eti tat.</w:t>
      </w:r>
    </w:p>
    <w:sectPr w:rsidR="00DC01E8" w:rsidRPr="00EB33B8" w:rsidSect="004475CA">
      <w:pgSz w:w="11906" w:h="16838"/>
      <w:pgMar w:top="567" w:right="566" w:bottom="709" w:left="851" w:header="708" w:footer="708" w:gutter="0"/>
      <w:cols w:num="2" w:space="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13B"/>
    <w:rsid w:val="0002613B"/>
    <w:rsid w:val="00412DA0"/>
    <w:rsid w:val="004213BA"/>
    <w:rsid w:val="004475CA"/>
    <w:rsid w:val="004B3D56"/>
    <w:rsid w:val="00584E45"/>
    <w:rsid w:val="00732452"/>
    <w:rsid w:val="008C04A1"/>
    <w:rsid w:val="00A83EBF"/>
    <w:rsid w:val="00B0165A"/>
    <w:rsid w:val="00C616E1"/>
    <w:rsid w:val="00CA2911"/>
    <w:rsid w:val="00D04B63"/>
    <w:rsid w:val="00DC01E8"/>
    <w:rsid w:val="00EB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DA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26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1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187</Words>
  <Characters>1067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</dc:creator>
  <cp:keywords/>
  <dc:description/>
  <cp:lastModifiedBy>gulcan</cp:lastModifiedBy>
  <cp:revision>5</cp:revision>
  <dcterms:created xsi:type="dcterms:W3CDTF">2014-10-23T14:05:00Z</dcterms:created>
  <dcterms:modified xsi:type="dcterms:W3CDTF">2014-10-26T21:25:00Z</dcterms:modified>
</cp:coreProperties>
</file>